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63E0" w:rsidRDefault="00F963E0" w:rsidP="00F963E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KELET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F963E0" w:rsidRDefault="00F963E0" w:rsidP="00F963E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Newark, Nottinghamshire. Slater.</w:t>
      </w:r>
    </w:p>
    <w:p w:rsidR="00F963E0" w:rsidRDefault="00F963E0" w:rsidP="00F963E0">
      <w:pPr>
        <w:jc w:val="both"/>
        <w:rPr>
          <w:rFonts w:ascii="Times New Roman" w:hAnsi="Times New Roman" w:cs="Times New Roman"/>
        </w:rPr>
      </w:pPr>
    </w:p>
    <w:p w:rsidR="00F963E0" w:rsidRDefault="00F963E0" w:rsidP="00F963E0">
      <w:pPr>
        <w:jc w:val="both"/>
        <w:rPr>
          <w:rFonts w:ascii="Times New Roman" w:hAnsi="Times New Roman" w:cs="Times New Roman"/>
        </w:rPr>
      </w:pPr>
    </w:p>
    <w:p w:rsidR="00F963E0" w:rsidRDefault="00F963E0" w:rsidP="00F963E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William Martyn(q.v.) brought a plaint of trespass and taking a box of charters</w:t>
      </w:r>
    </w:p>
    <w:p w:rsidR="00F963E0" w:rsidRDefault="00F963E0" w:rsidP="00F963E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against him and John Martyn of Newark(q.v.).</w:t>
      </w:r>
    </w:p>
    <w:p w:rsidR="00F963E0" w:rsidRDefault="00F963E0" w:rsidP="00F963E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2038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F963E0" w:rsidRDefault="00F963E0" w:rsidP="00F963E0">
      <w:pPr>
        <w:jc w:val="both"/>
        <w:rPr>
          <w:rFonts w:ascii="Times New Roman" w:hAnsi="Times New Roman" w:cs="Times New Roman"/>
        </w:rPr>
      </w:pPr>
    </w:p>
    <w:p w:rsidR="00F963E0" w:rsidRDefault="00F963E0" w:rsidP="00F963E0">
      <w:pPr>
        <w:jc w:val="both"/>
        <w:rPr>
          <w:rFonts w:ascii="Times New Roman" w:hAnsi="Times New Roman" w:cs="Times New Roman"/>
        </w:rPr>
      </w:pPr>
    </w:p>
    <w:p w:rsidR="00F963E0" w:rsidRDefault="00F963E0" w:rsidP="00F963E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 April 2018</w:t>
      </w:r>
    </w:p>
    <w:p w:rsidR="006B2F86" w:rsidRPr="00E71FC3" w:rsidRDefault="00F963E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63E0" w:rsidRDefault="00F963E0" w:rsidP="00E71FC3">
      <w:r>
        <w:separator/>
      </w:r>
    </w:p>
  </w:endnote>
  <w:endnote w:type="continuationSeparator" w:id="0">
    <w:p w:rsidR="00F963E0" w:rsidRDefault="00F963E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63E0" w:rsidRDefault="00F963E0" w:rsidP="00E71FC3">
      <w:r>
        <w:separator/>
      </w:r>
    </w:p>
  </w:footnote>
  <w:footnote w:type="continuationSeparator" w:id="0">
    <w:p w:rsidR="00F963E0" w:rsidRDefault="00F963E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3E0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96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E4C1239-F62A-4FE8-B4BB-E0E34BA0C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963E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F963E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2018-04-19T18:29:00Z</dcterms:created>
  <dcterms:modified xsi:type="dcterms:W3CDTF">2018-04-19T18:30:00Z</dcterms:modified>
</cp:coreProperties>
</file>